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45A03" w14:textId="77777777" w:rsidR="000E5571" w:rsidRDefault="000E5571" w:rsidP="000E55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RYMELL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98DD9EA" w14:textId="77777777" w:rsidR="000E5571" w:rsidRDefault="000E5571" w:rsidP="000E5571">
      <w:pPr>
        <w:pStyle w:val="NoSpacing"/>
        <w:rPr>
          <w:rFonts w:cs="Times New Roman"/>
          <w:szCs w:val="24"/>
        </w:rPr>
      </w:pPr>
    </w:p>
    <w:p w14:paraId="61EDC205" w14:textId="77777777" w:rsidR="000E5571" w:rsidRDefault="000E5571" w:rsidP="000E5571">
      <w:pPr>
        <w:pStyle w:val="NoSpacing"/>
        <w:rPr>
          <w:rFonts w:cs="Times New Roman"/>
          <w:szCs w:val="24"/>
        </w:rPr>
      </w:pPr>
    </w:p>
    <w:p w14:paraId="793915C0" w14:textId="77777777" w:rsidR="000E5571" w:rsidRDefault="000E5571" w:rsidP="000E55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>He made a plaint of debt against Thomas Smyth of Dumbleton,</w:t>
      </w:r>
    </w:p>
    <w:p w14:paraId="1E046216" w14:textId="77777777" w:rsidR="000E5571" w:rsidRDefault="000E5571" w:rsidP="000E55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Gloucestershire(q.v.).</w:t>
      </w:r>
    </w:p>
    <w:p w14:paraId="293398DF" w14:textId="77777777" w:rsidR="000E5571" w:rsidRDefault="000E5571" w:rsidP="000E55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3B7C634D" w14:textId="77777777" w:rsidR="000E5571" w:rsidRDefault="000E5571" w:rsidP="000E5571">
      <w:pPr>
        <w:pStyle w:val="NoSpacing"/>
        <w:rPr>
          <w:rFonts w:cs="Times New Roman"/>
          <w:szCs w:val="24"/>
        </w:rPr>
      </w:pPr>
    </w:p>
    <w:p w14:paraId="2DFA54F8" w14:textId="77777777" w:rsidR="000E5571" w:rsidRDefault="000E5571" w:rsidP="000E5571">
      <w:pPr>
        <w:pStyle w:val="NoSpacing"/>
        <w:rPr>
          <w:rFonts w:cs="Times New Roman"/>
          <w:szCs w:val="24"/>
        </w:rPr>
      </w:pPr>
    </w:p>
    <w:p w14:paraId="779A7952" w14:textId="77777777" w:rsidR="000E5571" w:rsidRDefault="000E5571" w:rsidP="000E557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March 2024</w:t>
      </w:r>
    </w:p>
    <w:p w14:paraId="657E68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D15BB" w14:textId="77777777" w:rsidR="000E5571" w:rsidRDefault="000E5571" w:rsidP="009139A6">
      <w:r>
        <w:separator/>
      </w:r>
    </w:p>
  </w:endnote>
  <w:endnote w:type="continuationSeparator" w:id="0">
    <w:p w14:paraId="6F660BF8" w14:textId="77777777" w:rsidR="000E5571" w:rsidRDefault="000E557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2B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982C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4CDE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A6645" w14:textId="77777777" w:rsidR="000E5571" w:rsidRDefault="000E5571" w:rsidP="009139A6">
      <w:r>
        <w:separator/>
      </w:r>
    </w:p>
  </w:footnote>
  <w:footnote w:type="continuationSeparator" w:id="0">
    <w:p w14:paraId="4C0E5C36" w14:textId="77777777" w:rsidR="000E5571" w:rsidRDefault="000E557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994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79D0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29D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571"/>
    <w:rsid w:val="000666E0"/>
    <w:rsid w:val="000E5571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754693"/>
  <w15:chartTrackingRefBased/>
  <w15:docId w15:val="{605942E9-EE31-44DD-9053-41DA3D800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557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2024-04-07T19:36:00Z</dcterms:created>
  <dcterms:modified xsi:type="dcterms:W3CDTF">2024-04-07T19:37:00Z</dcterms:modified>
</cp:coreProperties>
</file>